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C1D" w:rsidRPr="00472DB7" w:rsidRDefault="00376C1D" w:rsidP="00472DB7">
      <w:pPr>
        <w:suppressAutoHyphens/>
        <w:spacing w:after="0" w:line="240" w:lineRule="auto"/>
        <w:jc w:val="right"/>
        <w:outlineLvl w:val="0"/>
        <w:rPr>
          <w:rFonts w:ascii="Times New Roman" w:hAnsi="Times New Roman"/>
          <w:i/>
          <w:noProof/>
          <w:sz w:val="20"/>
          <w:lang w:eastAsia="ar-SA"/>
        </w:rPr>
      </w:pPr>
      <w:r w:rsidRPr="00472DB7">
        <w:rPr>
          <w:rFonts w:ascii="Times New Roman" w:hAnsi="Times New Roman"/>
          <w:i/>
          <w:noProof/>
          <w:sz w:val="14"/>
          <w:lang w:eastAsia="ar-SA"/>
        </w:rPr>
        <w:t>Образец на Техническо предложение за Обособена позиция №1 Ремонт на покрива на столова във Водна учебна база "Несебър", гр. Несебър</w:t>
      </w:r>
      <w:r w:rsidRPr="00472DB7">
        <w:rPr>
          <w:rFonts w:ascii="Times New Roman" w:hAnsi="Times New Roman"/>
          <w:i/>
          <w:noProof/>
          <w:sz w:val="20"/>
          <w:lang w:eastAsia="ar-SA"/>
        </w:rPr>
        <w:t xml:space="preserve"> </w:t>
      </w:r>
    </w:p>
    <w:p w:rsidR="00376C1D" w:rsidRDefault="00376C1D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376C1D" w:rsidRDefault="00376C1D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376C1D" w:rsidRDefault="00376C1D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До</w:t>
      </w:r>
    </w:p>
    <w:p w:rsidR="00376C1D" w:rsidRPr="00311D2E" w:rsidRDefault="00376C1D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Национална спортна академия “Васил Левски”  EИК 000 670</w:t>
      </w:r>
      <w:r>
        <w:rPr>
          <w:rFonts w:ascii="Times New Roman" w:hAnsi="Times New Roman"/>
          <w:lang w:eastAsia="ar-SA"/>
        </w:rPr>
        <w:t> </w:t>
      </w:r>
      <w:r w:rsidRPr="00311D2E">
        <w:rPr>
          <w:rFonts w:ascii="Times New Roman" w:hAnsi="Times New Roman"/>
          <w:lang w:eastAsia="ar-SA"/>
        </w:rPr>
        <w:t>627</w:t>
      </w:r>
    </w:p>
    <w:p w:rsidR="00376C1D" w:rsidRDefault="00376C1D" w:rsidP="002F3CF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Т Е Х Н И Ч Е С К О   П Р Е Д Л О Ж Е Н И Е</w:t>
      </w:r>
    </w:p>
    <w:p w:rsidR="00376C1D" w:rsidRDefault="00376C1D" w:rsidP="002F3CF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От долуподписания/ата _______________________________, в качеството си на ____________________ на участника: _________________________________, ЕИК______________</w:t>
      </w:r>
    </w:p>
    <w:p w:rsidR="00376C1D" w:rsidRDefault="00376C1D" w:rsidP="002F3CFB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Уважаеми господин Ректор,</w:t>
      </w:r>
    </w:p>
    <w:p w:rsidR="00376C1D" w:rsidRDefault="00376C1D" w:rsidP="002F3C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Запознах се с документацията за участие за</w:t>
      </w:r>
      <w:r>
        <w:rPr>
          <w:rFonts w:ascii="Times New Roman" w:hAnsi="Times New Roman"/>
          <w:lang w:eastAsia="ar-SA"/>
        </w:rPr>
        <w:t xml:space="preserve"> поръчка с наименование</w:t>
      </w:r>
      <w:r w:rsidRPr="00311D2E">
        <w:rPr>
          <w:rFonts w:ascii="Times New Roman" w:hAnsi="Times New Roman"/>
          <w:lang w:eastAsia="ar-SA"/>
        </w:rPr>
        <w:t xml:space="preserve"> </w:t>
      </w:r>
      <w:r w:rsidRPr="00311D2E">
        <w:rPr>
          <w:rFonts w:ascii="Times New Roman" w:hAnsi="Times New Roman"/>
          <w:b/>
          <w:lang w:eastAsia="ar-SA"/>
        </w:rPr>
        <w:t>„Ремонт и боядисване на покриви на обекти на НСА „Васил Левски“</w:t>
      </w:r>
      <w:r w:rsidRPr="00311D2E">
        <w:rPr>
          <w:rFonts w:ascii="Times New Roman" w:hAnsi="Times New Roman"/>
          <w:b/>
          <w:bCs/>
          <w:lang w:eastAsia="ar-SA"/>
        </w:rPr>
        <w:t xml:space="preserve"> </w:t>
      </w:r>
      <w:r w:rsidRPr="00311D2E">
        <w:rPr>
          <w:rFonts w:ascii="Times New Roman" w:hAnsi="Times New Roman"/>
          <w:lang w:eastAsia="ar-SA"/>
        </w:rPr>
        <w:t xml:space="preserve">и в случай че бъда избран за изпълнител </w:t>
      </w:r>
    </w:p>
    <w:p w:rsidR="00376C1D" w:rsidRPr="00311D2E" w:rsidRDefault="00376C1D" w:rsidP="002F3C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П Р Е Д Л А Г А М / ДЕКЛАРИРАМ</w:t>
      </w:r>
    </w:p>
    <w:p w:rsidR="00376C1D" w:rsidRDefault="00376C1D" w:rsidP="002F3CF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376C1D" w:rsidRDefault="00376C1D" w:rsidP="002F3CF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 xml:space="preserve">1. Да изпълня </w:t>
      </w:r>
      <w:r w:rsidRPr="00472DB7">
        <w:rPr>
          <w:rFonts w:ascii="Times New Roman" w:hAnsi="Times New Roman"/>
          <w:b/>
          <w:lang w:eastAsia="ar-SA"/>
        </w:rPr>
        <w:t>Обособена позиция 1 Ремонт на покрива на столова във Водна учебно-спортна база "Несебър", гр.Несебър</w:t>
      </w:r>
      <w:r w:rsidRPr="00311D2E">
        <w:rPr>
          <w:rFonts w:ascii="Times New Roman" w:hAnsi="Times New Roman"/>
          <w:lang w:eastAsia="ar-SA"/>
        </w:rPr>
        <w:t xml:space="preserve">, </w:t>
      </w:r>
      <w:r>
        <w:rPr>
          <w:rFonts w:ascii="Times New Roman" w:hAnsi="Times New Roman"/>
          <w:lang w:eastAsia="ar-SA"/>
        </w:rPr>
        <w:t>със следните материали</w:t>
      </w:r>
      <w:r w:rsidRPr="00311D2E">
        <w:rPr>
          <w:rFonts w:ascii="Times New Roman" w:hAnsi="Times New Roman"/>
          <w:lang w:eastAsia="ar-SA"/>
        </w:rPr>
        <w:t xml:space="preserve">: </w:t>
      </w:r>
    </w:p>
    <w:p w:rsidR="00376C1D" w:rsidRPr="00311D2E" w:rsidRDefault="00376C1D" w:rsidP="002F3CF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3"/>
        <w:gridCol w:w="1622"/>
        <w:gridCol w:w="5410"/>
      </w:tblGrid>
      <w:tr w:rsidR="00376C1D" w:rsidRPr="00BA348E" w:rsidTr="00E54EC7">
        <w:trPr>
          <w:trHeight w:val="453"/>
        </w:trPr>
        <w:tc>
          <w:tcPr>
            <w:tcW w:w="1601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Описание на материалите, които ще се използват при изпълнение на поръчката</w:t>
            </w:r>
          </w:p>
        </w:tc>
        <w:tc>
          <w:tcPr>
            <w:tcW w:w="784" w:type="pct"/>
          </w:tcPr>
          <w:p w:rsidR="00376C1D" w:rsidRPr="00311D2E" w:rsidRDefault="00376C1D" w:rsidP="002C7E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Производител,</w:t>
            </w:r>
            <w:r w:rsidRPr="00311D2E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311D2E">
              <w:rPr>
                <w:rFonts w:ascii="Times New Roman" w:hAnsi="Times New Roman"/>
                <w:lang w:eastAsia="bg-BG"/>
              </w:rPr>
              <w:t>произход, търговска марка</w:t>
            </w:r>
          </w:p>
        </w:tc>
        <w:tc>
          <w:tcPr>
            <w:tcW w:w="2615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технически характеристики</w:t>
            </w:r>
          </w:p>
        </w:tc>
      </w:tr>
      <w:tr w:rsidR="00376C1D" w:rsidRPr="00BA348E" w:rsidTr="00E54EC7">
        <w:trPr>
          <w:trHeight w:val="907"/>
        </w:trPr>
        <w:tc>
          <w:tcPr>
            <w:tcW w:w="1601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311D2E">
              <w:rPr>
                <w:rFonts w:ascii="Times New Roman" w:hAnsi="Times New Roman"/>
                <w:b/>
                <w:u w:val="single"/>
                <w:lang w:eastAsia="bg-BG"/>
              </w:rPr>
              <w:t>Парорегулиращ слой за плоски покриви</w:t>
            </w:r>
          </w:p>
        </w:tc>
        <w:tc>
          <w:tcPr>
            <w:tcW w:w="784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Реакция на огън:…………..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опън надлъжно:……………..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опън напречно:………………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разкъсване надлъжно:……………..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разкъсване напречно:………………</w:t>
            </w:r>
          </w:p>
        </w:tc>
      </w:tr>
      <w:tr w:rsidR="00376C1D" w:rsidRPr="00BA348E" w:rsidTr="00E54EC7">
        <w:trPr>
          <w:trHeight w:val="383"/>
        </w:trPr>
        <w:tc>
          <w:tcPr>
            <w:tcW w:w="1601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311D2E">
              <w:rPr>
                <w:rFonts w:ascii="Times New Roman" w:hAnsi="Times New Roman"/>
                <w:b/>
                <w:u w:val="single"/>
                <w:lang w:eastAsia="bg-BG"/>
              </w:rPr>
              <w:t>Хидроизолационна мембрана с дебелина 1,5мм</w:t>
            </w:r>
          </w:p>
        </w:tc>
        <w:tc>
          <w:tcPr>
            <w:tcW w:w="784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Реакция на огън:…………..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опън надлъжно:……………..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опън напречно:………………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Удължение надлъжно:……………..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Удължение напречно:……………….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разкъсване надлъжно:……………..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Якост на разкъсване напречно:………………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Цвят горна повърхност:………………</w:t>
            </w:r>
          </w:p>
          <w:p w:rsidR="00376C1D" w:rsidRPr="00311D2E" w:rsidRDefault="00376C1D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Цвят долна повърхност:………………</w:t>
            </w:r>
          </w:p>
        </w:tc>
      </w:tr>
    </w:tbl>
    <w:p w:rsidR="00376C1D" w:rsidRPr="00311D2E" w:rsidRDefault="00376C1D" w:rsidP="002F3CFB">
      <w:pPr>
        <w:suppressAutoHyphens/>
        <w:spacing w:after="0" w:line="240" w:lineRule="auto"/>
        <w:ind w:right="43"/>
        <w:jc w:val="both"/>
        <w:outlineLvl w:val="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2. Направил съм оглед на място на покрива на столовата във Водна учебна база "Несебър", гр. Несебър, област Бургас и приемам, че посочените количества и видове работи са ориентировъчни, и нямам възражения по тях.</w:t>
      </w:r>
    </w:p>
    <w:p w:rsidR="00376C1D" w:rsidRPr="00311D2E" w:rsidRDefault="00376C1D" w:rsidP="002F3CFB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caps/>
          <w:lang w:eastAsia="ar-SA"/>
        </w:rPr>
      </w:pPr>
      <w:r w:rsidRPr="00311D2E">
        <w:rPr>
          <w:rFonts w:ascii="Times New Roman" w:hAnsi="Times New Roman"/>
          <w:lang w:eastAsia="ar-SA"/>
        </w:rPr>
        <w:t>Приложение: Прилагам мостра за установяване съответствието на предлаганата от нас хидроизолационна мембрана.</w:t>
      </w:r>
    </w:p>
    <w:p w:rsidR="00376C1D" w:rsidRPr="00311D2E" w:rsidRDefault="00376C1D" w:rsidP="002F3CFB">
      <w:pPr>
        <w:suppressAutoHyphens/>
        <w:spacing w:after="0" w:line="240" w:lineRule="auto"/>
        <w:rPr>
          <w:rFonts w:ascii="Times New Roman" w:hAnsi="Times New Roman"/>
          <w:b/>
          <w:vanish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376C1D" w:rsidRPr="00311D2E" w:rsidRDefault="00376C1D" w:rsidP="002F3CFB">
      <w:pPr>
        <w:suppressAutoHyphens/>
        <w:spacing w:after="0" w:line="240" w:lineRule="auto"/>
        <w:ind w:left="72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гр.София</w:t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  <w:t>За участника:</w:t>
      </w:r>
    </w:p>
    <w:p w:rsidR="00376C1D" w:rsidRPr="00311D2E" w:rsidRDefault="00376C1D" w:rsidP="002F3CFB">
      <w:pPr>
        <w:suppressAutoHyphens/>
        <w:spacing w:after="0" w:line="240" w:lineRule="auto"/>
        <w:ind w:firstLine="56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……….</w:t>
      </w:r>
      <w:r w:rsidRPr="00311D2E">
        <w:rPr>
          <w:rFonts w:ascii="Times New Roman" w:hAnsi="Times New Roman"/>
          <w:b/>
          <w:lang w:eastAsia="ar-SA"/>
        </w:rPr>
        <w:t>2020</w:t>
      </w:r>
      <w:r w:rsidRPr="00311D2E">
        <w:rPr>
          <w:rFonts w:ascii="Times New Roman" w:hAnsi="Times New Roman"/>
          <w:lang w:eastAsia="ar-SA"/>
        </w:rPr>
        <w:t xml:space="preserve"> г.</w:t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  <w:t>име /длъжност/ качество</w:t>
      </w:r>
    </w:p>
    <w:p w:rsidR="00376C1D" w:rsidRPr="00311D2E" w:rsidRDefault="00376C1D" w:rsidP="002F3CFB">
      <w:pPr>
        <w:suppressAutoHyphens/>
        <w:spacing w:after="0" w:line="240" w:lineRule="auto"/>
        <w:ind w:left="5664" w:firstLine="56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 xml:space="preserve"> подпис и печат</w:t>
      </w:r>
    </w:p>
    <w:sectPr w:rsidR="00376C1D" w:rsidRPr="00311D2E" w:rsidSect="00472DB7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83467"/>
    <w:multiLevelType w:val="hybridMultilevel"/>
    <w:tmpl w:val="C28275B6"/>
    <w:lvl w:ilvl="0" w:tplc="231AF9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58B"/>
    <w:rsid w:val="000747F7"/>
    <w:rsid w:val="00095B40"/>
    <w:rsid w:val="00125300"/>
    <w:rsid w:val="00157D42"/>
    <w:rsid w:val="00164D7E"/>
    <w:rsid w:val="00240BDF"/>
    <w:rsid w:val="002C7EAC"/>
    <w:rsid w:val="002F3CFB"/>
    <w:rsid w:val="00311D2E"/>
    <w:rsid w:val="0034258B"/>
    <w:rsid w:val="00376C1D"/>
    <w:rsid w:val="00472DB7"/>
    <w:rsid w:val="0048720A"/>
    <w:rsid w:val="004E3763"/>
    <w:rsid w:val="00725816"/>
    <w:rsid w:val="007A00E5"/>
    <w:rsid w:val="00911B5D"/>
    <w:rsid w:val="009B65AC"/>
    <w:rsid w:val="00BA24AB"/>
    <w:rsid w:val="00BA348E"/>
    <w:rsid w:val="00C64C50"/>
    <w:rsid w:val="00C66616"/>
    <w:rsid w:val="00C71E2F"/>
    <w:rsid w:val="00DF37DE"/>
    <w:rsid w:val="00E2741C"/>
    <w:rsid w:val="00E54EC7"/>
    <w:rsid w:val="00EA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274</Words>
  <Characters>1567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Техническо предложение за Обособена позиция №1 Ремонт на покрива на столова във Водна учебна база "Несебър", гр</dc:title>
  <dc:subject/>
  <dc:creator>20121025</dc:creator>
  <cp:keywords/>
  <dc:description/>
  <cp:lastModifiedBy>Валентин Добрев</cp:lastModifiedBy>
  <cp:revision>2</cp:revision>
  <cp:lastPrinted>2020-04-10T08:04:00Z</cp:lastPrinted>
  <dcterms:created xsi:type="dcterms:W3CDTF">2020-04-10T08:04:00Z</dcterms:created>
  <dcterms:modified xsi:type="dcterms:W3CDTF">2020-04-10T08:04:00Z</dcterms:modified>
</cp:coreProperties>
</file>